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E3096">
      <w:pPr>
        <w:jc w:val="center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霞山区人民大道中9号广东省农工商学校B幢2单元加装电梯</w:t>
      </w:r>
    </w:p>
    <w:p w14:paraId="33CF306E">
      <w:pPr>
        <w:jc w:val="center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加装电梯面积计算表</w:t>
      </w:r>
    </w:p>
    <w:p w14:paraId="526F0FA0">
      <w:pPr>
        <w:rPr>
          <w:rFonts w:hint="eastAsia"/>
          <w:bCs/>
          <w:sz w:val="28"/>
          <w:szCs w:val="28"/>
        </w:rPr>
      </w:pPr>
    </w:p>
    <w:p w14:paraId="0438A873">
      <w:p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建筑基底面积：</w:t>
      </w:r>
      <w:r>
        <w:rPr>
          <w:rFonts w:hint="eastAsia"/>
          <w:bCs/>
          <w:sz w:val="28"/>
          <w:szCs w:val="28"/>
          <w:u w:val="single"/>
          <w:lang w:val="en-US" w:eastAsia="zh-CN"/>
        </w:rPr>
        <w:t>5.88</w:t>
      </w:r>
      <w:r>
        <w:rPr>
          <w:rFonts w:hint="eastAsia"/>
          <w:sz w:val="28"/>
          <w:szCs w:val="28"/>
          <w:u w:val="single"/>
        </w:rPr>
        <w:t>㎡</w:t>
      </w:r>
    </w:p>
    <w:p w14:paraId="618F7C62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总建筑面积：</w:t>
      </w:r>
      <w:r>
        <w:rPr>
          <w:rFonts w:hint="eastAsia"/>
          <w:sz w:val="28"/>
          <w:szCs w:val="28"/>
          <w:u w:val="single"/>
          <w:lang w:val="en-US" w:eastAsia="zh-CN"/>
        </w:rPr>
        <w:t>155.44</w:t>
      </w:r>
      <w:r>
        <w:rPr>
          <w:rFonts w:hint="eastAsia"/>
          <w:sz w:val="28"/>
          <w:szCs w:val="28"/>
          <w:u w:val="single"/>
        </w:rPr>
        <w:t>㎡</w:t>
      </w:r>
    </w:p>
    <w:p w14:paraId="179701DE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建筑层数：</w:t>
      </w:r>
      <w:r>
        <w:rPr>
          <w:rFonts w:hint="eastAsia"/>
          <w:sz w:val="28"/>
          <w:szCs w:val="28"/>
          <w:u w:val="single"/>
        </w:rPr>
        <w:t>地上</w:t>
      </w:r>
      <w:r>
        <w:rPr>
          <w:rFonts w:hint="eastAsia"/>
          <w:sz w:val="28"/>
          <w:szCs w:val="28"/>
          <w:u w:val="single"/>
          <w:lang w:val="en-US" w:eastAsia="zh-CN"/>
        </w:rPr>
        <w:t>九</w:t>
      </w:r>
      <w:r>
        <w:rPr>
          <w:rFonts w:hint="eastAsia"/>
          <w:sz w:val="28"/>
          <w:szCs w:val="28"/>
          <w:u w:val="single"/>
        </w:rPr>
        <w:t xml:space="preserve">层、机房一层  </w:t>
      </w:r>
    </w:p>
    <w:p w14:paraId="0DA5CEF0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建筑高度：</w:t>
      </w:r>
      <w:r>
        <w:rPr>
          <w:rFonts w:hint="eastAsia"/>
          <w:sz w:val="28"/>
          <w:szCs w:val="28"/>
          <w:u w:val="single"/>
          <w:lang w:val="en-US" w:eastAsia="zh-CN"/>
        </w:rPr>
        <w:t>34.35</w:t>
      </w:r>
      <w:r>
        <w:rPr>
          <w:rFonts w:hint="eastAsia"/>
          <w:sz w:val="28"/>
          <w:szCs w:val="28"/>
          <w:u w:val="single"/>
        </w:rPr>
        <w:t xml:space="preserve">m   </w:t>
      </w:r>
    </w:p>
    <w:p w14:paraId="26A9CBB5"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室内外高差：</w:t>
      </w:r>
      <w:r>
        <w:rPr>
          <w:rFonts w:hint="eastAsia"/>
          <w:sz w:val="28"/>
          <w:szCs w:val="28"/>
          <w:u w:val="single"/>
        </w:rPr>
        <w:t>0.</w:t>
      </w:r>
      <w:r>
        <w:rPr>
          <w:rFonts w:hint="eastAsia"/>
          <w:sz w:val="28"/>
          <w:szCs w:val="28"/>
          <w:u w:val="single"/>
          <w:lang w:val="en-US" w:eastAsia="zh-CN"/>
        </w:rPr>
        <w:t>15</w:t>
      </w:r>
      <w:r>
        <w:rPr>
          <w:rFonts w:hint="eastAsia"/>
          <w:sz w:val="28"/>
          <w:szCs w:val="28"/>
          <w:u w:val="single"/>
        </w:rPr>
        <w:t xml:space="preserve">m  </w:t>
      </w:r>
    </w:p>
    <w:tbl>
      <w:tblPr>
        <w:tblStyle w:val="3"/>
        <w:tblpPr w:leftFromText="180" w:rightFromText="180" w:vertAnchor="page" w:horzAnchor="margin" w:tblpXSpec="center" w:tblpY="6481"/>
        <w:tblOverlap w:val="never"/>
        <w:tblW w:w="8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1843"/>
        <w:gridCol w:w="1701"/>
        <w:gridCol w:w="1701"/>
        <w:gridCol w:w="1842"/>
      </w:tblGrid>
      <w:tr w14:paraId="11CE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67" w:type="dxa"/>
          </w:tcPr>
          <w:p w14:paraId="142B5C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楼层</w:t>
            </w:r>
          </w:p>
        </w:tc>
        <w:tc>
          <w:tcPr>
            <w:tcW w:w="1843" w:type="dxa"/>
          </w:tcPr>
          <w:p w14:paraId="0754EF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电梯建筑面积（㎡）</w:t>
            </w:r>
          </w:p>
        </w:tc>
        <w:tc>
          <w:tcPr>
            <w:tcW w:w="1701" w:type="dxa"/>
          </w:tcPr>
          <w:p w14:paraId="6CEBEA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通道建筑面积（㎡）</w:t>
            </w:r>
          </w:p>
        </w:tc>
        <w:tc>
          <w:tcPr>
            <w:tcW w:w="1701" w:type="dxa"/>
          </w:tcPr>
          <w:p w14:paraId="4CBCE5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总建筑面积（㎡）</w:t>
            </w:r>
          </w:p>
        </w:tc>
        <w:tc>
          <w:tcPr>
            <w:tcW w:w="1842" w:type="dxa"/>
          </w:tcPr>
          <w:p w14:paraId="615115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层高(m)</w:t>
            </w:r>
          </w:p>
        </w:tc>
      </w:tr>
      <w:tr w14:paraId="5EFA0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67" w:type="dxa"/>
          </w:tcPr>
          <w:p w14:paraId="49A898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首层</w:t>
            </w:r>
          </w:p>
        </w:tc>
        <w:tc>
          <w:tcPr>
            <w:tcW w:w="1843" w:type="dxa"/>
          </w:tcPr>
          <w:p w14:paraId="79094E8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</w:tcPr>
          <w:p w14:paraId="04B41914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1701" w:type="dxa"/>
          </w:tcPr>
          <w:p w14:paraId="17FDD1D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842" w:type="dxa"/>
          </w:tcPr>
          <w:p w14:paraId="1AFAE3E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4.10</w:t>
            </w:r>
          </w:p>
        </w:tc>
      </w:tr>
      <w:tr w14:paraId="3C642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 w14:paraId="5467C7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二层</w:t>
            </w:r>
          </w:p>
        </w:tc>
        <w:tc>
          <w:tcPr>
            <w:tcW w:w="1843" w:type="dxa"/>
          </w:tcPr>
          <w:p w14:paraId="6F9BEE0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</w:tcPr>
          <w:p w14:paraId="4131D84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7.32</w:t>
            </w:r>
          </w:p>
        </w:tc>
        <w:tc>
          <w:tcPr>
            <w:tcW w:w="1701" w:type="dxa"/>
          </w:tcPr>
          <w:p w14:paraId="0D3F02F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13.20</w:t>
            </w:r>
          </w:p>
        </w:tc>
        <w:tc>
          <w:tcPr>
            <w:tcW w:w="1842" w:type="dxa"/>
          </w:tcPr>
          <w:p w14:paraId="764553B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 w14:paraId="3A2D3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 w14:paraId="35E08B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三层</w:t>
            </w:r>
          </w:p>
        </w:tc>
        <w:tc>
          <w:tcPr>
            <w:tcW w:w="1843" w:type="dxa"/>
            <w:vAlign w:val="top"/>
          </w:tcPr>
          <w:p w14:paraId="0535B020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  <w:vAlign w:val="top"/>
          </w:tcPr>
          <w:p w14:paraId="74FB0CCA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12.76</w:t>
            </w:r>
          </w:p>
        </w:tc>
        <w:tc>
          <w:tcPr>
            <w:tcW w:w="1701" w:type="dxa"/>
            <w:vAlign w:val="top"/>
          </w:tcPr>
          <w:p w14:paraId="5EAB5A67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18.64</w:t>
            </w:r>
          </w:p>
        </w:tc>
        <w:tc>
          <w:tcPr>
            <w:tcW w:w="1842" w:type="dxa"/>
            <w:vAlign w:val="top"/>
          </w:tcPr>
          <w:p w14:paraId="48E7AC9D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 w14:paraId="0982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 w14:paraId="7F72CD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四层</w:t>
            </w:r>
          </w:p>
        </w:tc>
        <w:tc>
          <w:tcPr>
            <w:tcW w:w="1843" w:type="dxa"/>
            <w:vAlign w:val="top"/>
          </w:tcPr>
          <w:p w14:paraId="2594AD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  <w:vAlign w:val="top"/>
          </w:tcPr>
          <w:p w14:paraId="18E4CA98"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12.76</w:t>
            </w:r>
          </w:p>
        </w:tc>
        <w:tc>
          <w:tcPr>
            <w:tcW w:w="1701" w:type="dxa"/>
            <w:vAlign w:val="top"/>
          </w:tcPr>
          <w:p w14:paraId="384246D8"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18.64</w:t>
            </w:r>
          </w:p>
        </w:tc>
        <w:tc>
          <w:tcPr>
            <w:tcW w:w="1842" w:type="dxa"/>
            <w:vAlign w:val="top"/>
          </w:tcPr>
          <w:p w14:paraId="0CCCBC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 w14:paraId="44EF2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 w14:paraId="092AC8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五层</w:t>
            </w:r>
          </w:p>
        </w:tc>
        <w:tc>
          <w:tcPr>
            <w:tcW w:w="1843" w:type="dxa"/>
            <w:vAlign w:val="top"/>
          </w:tcPr>
          <w:p w14:paraId="47119A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  <w:vAlign w:val="top"/>
          </w:tcPr>
          <w:p w14:paraId="55DE7CC3"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12.76</w:t>
            </w:r>
          </w:p>
        </w:tc>
        <w:tc>
          <w:tcPr>
            <w:tcW w:w="1701" w:type="dxa"/>
            <w:vAlign w:val="top"/>
          </w:tcPr>
          <w:p w14:paraId="44047918"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18.64</w:t>
            </w:r>
          </w:p>
        </w:tc>
        <w:tc>
          <w:tcPr>
            <w:tcW w:w="1842" w:type="dxa"/>
            <w:vAlign w:val="top"/>
          </w:tcPr>
          <w:p w14:paraId="7BC461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 w14:paraId="14861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</w:tcPr>
          <w:p w14:paraId="32EDCE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六层</w:t>
            </w:r>
          </w:p>
        </w:tc>
        <w:tc>
          <w:tcPr>
            <w:tcW w:w="1843" w:type="dxa"/>
            <w:vAlign w:val="top"/>
          </w:tcPr>
          <w:p w14:paraId="7F04F1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  <w:vAlign w:val="top"/>
          </w:tcPr>
          <w:p w14:paraId="2B8DB8D0"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12.76</w:t>
            </w:r>
          </w:p>
        </w:tc>
        <w:tc>
          <w:tcPr>
            <w:tcW w:w="1701" w:type="dxa"/>
            <w:vAlign w:val="top"/>
          </w:tcPr>
          <w:p w14:paraId="2D46F614"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18.64</w:t>
            </w:r>
          </w:p>
        </w:tc>
        <w:tc>
          <w:tcPr>
            <w:tcW w:w="1842" w:type="dxa"/>
            <w:vAlign w:val="top"/>
          </w:tcPr>
          <w:p w14:paraId="74093394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 w14:paraId="3A05D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  <w:vAlign w:val="top"/>
          </w:tcPr>
          <w:p w14:paraId="3C70033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</w:t>
            </w:r>
            <w:r>
              <w:rPr>
                <w:rFonts w:hint="eastAsia"/>
                <w:sz w:val="24"/>
              </w:rPr>
              <w:t>层</w:t>
            </w:r>
          </w:p>
        </w:tc>
        <w:tc>
          <w:tcPr>
            <w:tcW w:w="1843" w:type="dxa"/>
            <w:vAlign w:val="top"/>
          </w:tcPr>
          <w:p w14:paraId="47E0A973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  <w:vAlign w:val="top"/>
          </w:tcPr>
          <w:p w14:paraId="276A6E9D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12.76</w:t>
            </w:r>
          </w:p>
        </w:tc>
        <w:tc>
          <w:tcPr>
            <w:tcW w:w="1701" w:type="dxa"/>
            <w:vAlign w:val="top"/>
          </w:tcPr>
          <w:p w14:paraId="17EEAB79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18.64</w:t>
            </w:r>
          </w:p>
        </w:tc>
        <w:tc>
          <w:tcPr>
            <w:tcW w:w="1842" w:type="dxa"/>
            <w:vAlign w:val="top"/>
          </w:tcPr>
          <w:p w14:paraId="6000D532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 w14:paraId="1B27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  <w:vAlign w:val="top"/>
          </w:tcPr>
          <w:p w14:paraId="1F6F040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八层</w:t>
            </w:r>
          </w:p>
        </w:tc>
        <w:tc>
          <w:tcPr>
            <w:tcW w:w="1843" w:type="dxa"/>
            <w:vAlign w:val="top"/>
          </w:tcPr>
          <w:p w14:paraId="0386CDB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  <w:vAlign w:val="top"/>
          </w:tcPr>
          <w:p w14:paraId="3C2E191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12.76</w:t>
            </w:r>
          </w:p>
        </w:tc>
        <w:tc>
          <w:tcPr>
            <w:tcW w:w="1701" w:type="dxa"/>
            <w:vAlign w:val="top"/>
          </w:tcPr>
          <w:p w14:paraId="54D5677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18.64</w:t>
            </w:r>
          </w:p>
        </w:tc>
        <w:tc>
          <w:tcPr>
            <w:tcW w:w="1842" w:type="dxa"/>
            <w:vAlign w:val="top"/>
          </w:tcPr>
          <w:p w14:paraId="087406A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3.20</w:t>
            </w:r>
          </w:p>
        </w:tc>
      </w:tr>
      <w:tr w14:paraId="025A8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7" w:type="dxa"/>
            <w:vAlign w:val="top"/>
          </w:tcPr>
          <w:p w14:paraId="6D603AA5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九层</w:t>
            </w:r>
          </w:p>
        </w:tc>
        <w:tc>
          <w:tcPr>
            <w:tcW w:w="1843" w:type="dxa"/>
            <w:vAlign w:val="top"/>
          </w:tcPr>
          <w:p w14:paraId="324DCEF7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  <w:vAlign w:val="top"/>
          </w:tcPr>
          <w:p w14:paraId="096F8B8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12.76</w:t>
            </w:r>
          </w:p>
        </w:tc>
        <w:tc>
          <w:tcPr>
            <w:tcW w:w="1701" w:type="dxa"/>
            <w:vAlign w:val="top"/>
          </w:tcPr>
          <w:p w14:paraId="71D0E7B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18.64</w:t>
            </w:r>
          </w:p>
        </w:tc>
        <w:tc>
          <w:tcPr>
            <w:tcW w:w="1842" w:type="dxa"/>
            <w:vAlign w:val="top"/>
          </w:tcPr>
          <w:p w14:paraId="4C4C00ED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4.60</w:t>
            </w:r>
          </w:p>
        </w:tc>
      </w:tr>
      <w:tr w14:paraId="6C070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67" w:type="dxa"/>
          </w:tcPr>
          <w:p w14:paraId="04F0FA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机房层</w:t>
            </w:r>
          </w:p>
        </w:tc>
        <w:tc>
          <w:tcPr>
            <w:tcW w:w="1843" w:type="dxa"/>
            <w:vAlign w:val="top"/>
          </w:tcPr>
          <w:p w14:paraId="3EE68E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701" w:type="dxa"/>
            <w:vAlign w:val="top"/>
          </w:tcPr>
          <w:p w14:paraId="07FB49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1701" w:type="dxa"/>
            <w:vAlign w:val="top"/>
          </w:tcPr>
          <w:p w14:paraId="6B5439E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5.88</w:t>
            </w:r>
          </w:p>
        </w:tc>
        <w:tc>
          <w:tcPr>
            <w:tcW w:w="1842" w:type="dxa"/>
          </w:tcPr>
          <w:p w14:paraId="46AE04A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3.10</w:t>
            </w:r>
          </w:p>
        </w:tc>
      </w:tr>
    </w:tbl>
    <w:p w14:paraId="117D4561"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设计单位：永建设计集团有限公司</w:t>
      </w:r>
      <w:bookmarkStart w:id="0" w:name="_GoBack"/>
      <w:bookmarkEnd w:id="0"/>
    </w:p>
    <w:p w14:paraId="6EA6E825">
      <w:pPr>
        <w:tabs>
          <w:tab w:val="left" w:pos="2720"/>
        </w:tabs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建设单位：</w:t>
      </w:r>
      <w:r>
        <w:rPr>
          <w:rFonts w:hint="eastAsia"/>
          <w:bCs/>
          <w:sz w:val="28"/>
          <w:szCs w:val="28"/>
        </w:rPr>
        <w:t>霞山区人民大道中9号广东省农工商学校B幢2单元加装电梯</w:t>
      </w:r>
      <w:r>
        <w:rPr>
          <w:rFonts w:hint="eastAsia"/>
          <w:bCs/>
          <w:sz w:val="28"/>
          <w:szCs w:val="28"/>
          <w:lang w:val="en-US" w:eastAsia="zh-CN"/>
        </w:rPr>
        <w:t>业主</w:t>
      </w:r>
    </w:p>
    <w:p w14:paraId="785779F2">
      <w:pPr>
        <w:tabs>
          <w:tab w:val="left" w:pos="2720"/>
        </w:tabs>
        <w:ind w:firstLine="5880" w:firstLineChars="2100"/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06</w:t>
      </w:r>
      <w:r>
        <w:rPr>
          <w:rFonts w:hint="eastAsia"/>
          <w:sz w:val="28"/>
          <w:szCs w:val="28"/>
        </w:rPr>
        <w:t xml:space="preserve">日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1ZGNmNzJkNmYyMmI2OWIxODQyYTJkODllNDJiNDMifQ=="/>
  </w:docVars>
  <w:rsids>
    <w:rsidRoot w:val="2CB9723A"/>
    <w:rsid w:val="00080C90"/>
    <w:rsid w:val="000E41D3"/>
    <w:rsid w:val="001B3562"/>
    <w:rsid w:val="001F24DB"/>
    <w:rsid w:val="001F5D93"/>
    <w:rsid w:val="00205907"/>
    <w:rsid w:val="00230945"/>
    <w:rsid w:val="00241044"/>
    <w:rsid w:val="00317250"/>
    <w:rsid w:val="0035217F"/>
    <w:rsid w:val="003802EC"/>
    <w:rsid w:val="003F4C2A"/>
    <w:rsid w:val="003F6AB3"/>
    <w:rsid w:val="004D00FB"/>
    <w:rsid w:val="005D484C"/>
    <w:rsid w:val="006764FC"/>
    <w:rsid w:val="00712D63"/>
    <w:rsid w:val="00726923"/>
    <w:rsid w:val="007B4334"/>
    <w:rsid w:val="00802D7C"/>
    <w:rsid w:val="008868BB"/>
    <w:rsid w:val="009278D1"/>
    <w:rsid w:val="009D7B4A"/>
    <w:rsid w:val="00AA7C8C"/>
    <w:rsid w:val="00AC52E5"/>
    <w:rsid w:val="00BB5B8A"/>
    <w:rsid w:val="00C619DA"/>
    <w:rsid w:val="00C70535"/>
    <w:rsid w:val="00CA4D4E"/>
    <w:rsid w:val="00D0239F"/>
    <w:rsid w:val="00D55C9D"/>
    <w:rsid w:val="00DB1B16"/>
    <w:rsid w:val="00DC2449"/>
    <w:rsid w:val="00EC494F"/>
    <w:rsid w:val="00F74282"/>
    <w:rsid w:val="00FA0CE4"/>
    <w:rsid w:val="0A2651B2"/>
    <w:rsid w:val="0C0E0095"/>
    <w:rsid w:val="0DE71D18"/>
    <w:rsid w:val="0FB032B0"/>
    <w:rsid w:val="163D059D"/>
    <w:rsid w:val="181148C6"/>
    <w:rsid w:val="1B1C362A"/>
    <w:rsid w:val="1D5349B7"/>
    <w:rsid w:val="1FCF6323"/>
    <w:rsid w:val="26BB267E"/>
    <w:rsid w:val="28053C67"/>
    <w:rsid w:val="29D076F5"/>
    <w:rsid w:val="2CB9723A"/>
    <w:rsid w:val="2D253E32"/>
    <w:rsid w:val="2DA95A7B"/>
    <w:rsid w:val="2F9632ED"/>
    <w:rsid w:val="312E3339"/>
    <w:rsid w:val="317E26AD"/>
    <w:rsid w:val="327B7B1C"/>
    <w:rsid w:val="32AD0E24"/>
    <w:rsid w:val="343F5FCE"/>
    <w:rsid w:val="3913292C"/>
    <w:rsid w:val="437C0BC1"/>
    <w:rsid w:val="46843113"/>
    <w:rsid w:val="494A7F9E"/>
    <w:rsid w:val="49AB243D"/>
    <w:rsid w:val="4A27536C"/>
    <w:rsid w:val="4AD269E3"/>
    <w:rsid w:val="4CB63143"/>
    <w:rsid w:val="4D7D0615"/>
    <w:rsid w:val="4E551E8C"/>
    <w:rsid w:val="4F6E11AB"/>
    <w:rsid w:val="56995E42"/>
    <w:rsid w:val="57D873B6"/>
    <w:rsid w:val="581757C0"/>
    <w:rsid w:val="5AD6796B"/>
    <w:rsid w:val="5AFC6678"/>
    <w:rsid w:val="5B8B7EEE"/>
    <w:rsid w:val="5BE82E96"/>
    <w:rsid w:val="62B1006C"/>
    <w:rsid w:val="62DF31C0"/>
    <w:rsid w:val="6383062F"/>
    <w:rsid w:val="6624090B"/>
    <w:rsid w:val="6A3922F4"/>
    <w:rsid w:val="6D535020"/>
    <w:rsid w:val="6D9F1CE2"/>
    <w:rsid w:val="74EA70F1"/>
    <w:rsid w:val="784B0483"/>
    <w:rsid w:val="7A2E0A31"/>
    <w:rsid w:val="7A50313E"/>
    <w:rsid w:val="7BFB3840"/>
    <w:rsid w:val="7DB0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232</Words>
  <Characters>396</Characters>
  <Lines>3</Lines>
  <Paragraphs>1</Paragraphs>
  <TotalTime>8</TotalTime>
  <ScaleCrop>false</ScaleCrop>
  <LinksUpToDate>false</LinksUpToDate>
  <CharactersWithSpaces>412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2018-06-24T14:58:00Z</dcterms:created>
  <dc:creator>~港城浪子~</dc:creator>
  <cp:lastModifiedBy>P disorder</cp:lastModifiedBy>
  <dcterms:modified xsi:type="dcterms:W3CDTF">2025-01-06T14:58:01Z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F784697F95F34E6CB46890FB597FBD31</vt:lpwstr>
  </property>
  <property fmtid="{D5CDD505-2E9C-101B-9397-08002B2CF9AE}" pid="4" name="KSOTemplateDocerSaveRecord">
    <vt:lpwstr>eyJoZGlkIjoiYTE1ZGNmNzJkNmYyMmI2OWIxODQyYTJkODllNDJiNDMiLCJ1c2VySWQiOiIzMDk2ODE3NTAifQ==</vt:lpwstr>
  </property>
</Properties>
</file>